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BC80147" w:rsidR="00193115" w:rsidRPr="00973740" w:rsidRDefault="00266CF1" w:rsidP="00DA5999">
            <w:r>
              <w:t>4</w:t>
            </w:r>
            <w:r w:rsidR="003F5D96">
              <w:t>40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5D959189" w:rsidR="00193115" w:rsidRPr="00A71D3F" w:rsidRDefault="003F5D96" w:rsidP="00266CF1">
            <w:r w:rsidRPr="003F5D96">
              <w:t xml:space="preserve">Consuming “De-energised” sites </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59A39A23" w:rsidR="00916C37" w:rsidRPr="00973740" w:rsidRDefault="003F5D96" w:rsidP="00DA5999">
            <w:r w:rsidRPr="003F5D96">
              <w:t>Suppliers/DNOs/IDNOs/CVA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74EE449" w:rsidR="00916C37" w:rsidRPr="00973740" w:rsidRDefault="003B2AE7" w:rsidP="00DA5999">
            <w:r>
              <w:t xml:space="preserve">Part </w:t>
            </w:r>
            <w:r w:rsidR="003F4085">
              <w:t xml:space="preserve">1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13A192CA" w:rsidR="00916C37" w:rsidRPr="00973740" w:rsidRDefault="003F5D96" w:rsidP="00266CF1">
            <w:r>
              <w:t>01 April 202</w:t>
            </w:r>
            <w:r w:rsidR="008D479F">
              <w:t>7</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958FF3B" w:rsidR="00916C37" w:rsidRPr="00973740" w:rsidRDefault="003F5D96" w:rsidP="00DA5999">
            <w:r>
              <w:t>1</w:t>
            </w:r>
            <w:r w:rsidR="008D479F">
              <w:t>2</w:t>
            </w:r>
            <w:r>
              <w:t xml:space="preserve"> </w:t>
            </w:r>
            <w:r w:rsidR="008D479F">
              <w:t>June</w:t>
            </w:r>
            <w:r>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E22019B" w:rsidR="00FD00A2" w:rsidRPr="00973740" w:rsidRDefault="008C3E4C" w:rsidP="0072107A">
    <w:pPr>
      <w:pStyle w:val="Footer"/>
    </w:pPr>
    <w:r>
      <w:t>DCP 4</w:t>
    </w:r>
    <w:r w:rsidR="003F5D96">
      <w:t>40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5F69B7D8" w:rsidR="008A35FA" w:rsidRDefault="008C3E4C">
    <w:pPr>
      <w:pStyle w:val="Footer"/>
    </w:pPr>
    <w:r>
      <w:t>DCP 4</w:t>
    </w:r>
    <w:r w:rsidR="003F5D96">
      <w:t>40</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C24F7"/>
    <w:rsid w:val="002E12C0"/>
    <w:rsid w:val="0031153A"/>
    <w:rsid w:val="00340116"/>
    <w:rsid w:val="0034443A"/>
    <w:rsid w:val="003669B8"/>
    <w:rsid w:val="00383CBC"/>
    <w:rsid w:val="003B2AE7"/>
    <w:rsid w:val="003B32B1"/>
    <w:rsid w:val="003F4085"/>
    <w:rsid w:val="003F5D96"/>
    <w:rsid w:val="0040580C"/>
    <w:rsid w:val="00410907"/>
    <w:rsid w:val="004572E2"/>
    <w:rsid w:val="004A45C0"/>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11B18"/>
    <w:rsid w:val="00720546"/>
    <w:rsid w:val="0072107A"/>
    <w:rsid w:val="00727A2C"/>
    <w:rsid w:val="007361B2"/>
    <w:rsid w:val="0076726D"/>
    <w:rsid w:val="007D657A"/>
    <w:rsid w:val="007D691D"/>
    <w:rsid w:val="00807039"/>
    <w:rsid w:val="00884177"/>
    <w:rsid w:val="008A35FA"/>
    <w:rsid w:val="008C3E4C"/>
    <w:rsid w:val="008D01AD"/>
    <w:rsid w:val="008D479F"/>
    <w:rsid w:val="008F22A5"/>
    <w:rsid w:val="008F73FC"/>
    <w:rsid w:val="00916C37"/>
    <w:rsid w:val="00934FFF"/>
    <w:rsid w:val="00963A66"/>
    <w:rsid w:val="00973740"/>
    <w:rsid w:val="00997656"/>
    <w:rsid w:val="009A3EA3"/>
    <w:rsid w:val="009B02DB"/>
    <w:rsid w:val="009F1AFC"/>
    <w:rsid w:val="00A30C12"/>
    <w:rsid w:val="00A71D3F"/>
    <w:rsid w:val="00A817E9"/>
    <w:rsid w:val="00A828F0"/>
    <w:rsid w:val="00A876FA"/>
    <w:rsid w:val="00A94393"/>
    <w:rsid w:val="00AA47A6"/>
    <w:rsid w:val="00AB28A4"/>
    <w:rsid w:val="00AB4EF9"/>
    <w:rsid w:val="00AC6DB4"/>
    <w:rsid w:val="00B23399"/>
    <w:rsid w:val="00B65B0F"/>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C24F7"/>
    <w:rsid w:val="003B32B1"/>
    <w:rsid w:val="00474451"/>
    <w:rsid w:val="005D01BE"/>
    <w:rsid w:val="0063588F"/>
    <w:rsid w:val="008052A4"/>
    <w:rsid w:val="009757BD"/>
    <w:rsid w:val="00997656"/>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2025-06-03T08:24:00Z</dcterms:created>
  <dcterms:modified xsi:type="dcterms:W3CDTF">2025-06-03T08:24:00Z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